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53B6479B">
                <wp:simplePos x="0" y="0"/>
                <wp:positionH relativeFrom="page">
                  <wp:posOffset>5164531</wp:posOffset>
                </wp:positionH>
                <wp:positionV relativeFrom="paragraph">
                  <wp:posOffset>-709574</wp:posOffset>
                </wp:positionV>
                <wp:extent cx="2194560" cy="701040"/>
                <wp:effectExtent l="0" t="0" r="1524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456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7"/>
                            <a:chOff x="9151" y="720"/>
                            <a:chExt cx="2009" cy="964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41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5D8235AF" w14:textId="3A795709" w:rsidR="00CD0264" w:rsidRPr="00CD0264" w:rsidRDefault="00CD0264" w:rsidP="00CD0264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 w:rsidRPr="00CD0264"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A041D8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CD026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041D8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  <w:p w14:paraId="4D952159" w14:textId="30DE5C28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06.65pt;margin-top:-55.85pt;width:172.8pt;height:55.2pt;z-index:251696128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1037" coordorigin="9151,720" coordsize="2009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41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5D8235AF" w14:textId="3A795709" w:rsidR="00CD0264" w:rsidRPr="00CD0264" w:rsidRDefault="00CD0264" w:rsidP="00CD0264">
                              <w:pPr>
                                <w:rPr>
                                  <w:rStyle w:val="Style2"/>
                                </w:rPr>
                              </w:pPr>
                              <w:r w:rsidRPr="00CD0264"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A041D8">
                                <w:rPr>
                                  <w:rStyle w:val="Style2"/>
                                </w:rPr>
                                <w:t>4</w:t>
                              </w:r>
                              <w:r w:rsidRPr="00CD0264">
                                <w:rPr>
                                  <w:rStyle w:val="Style2"/>
                                </w:rPr>
                                <w:t>-00</w:t>
                              </w:r>
                              <w:r w:rsidR="00A041D8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  <w:p w14:paraId="4D952159" w14:textId="30DE5C28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E58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D0264">
                        <w:fldChar w:fldCharType="begin"/>
                      </w:r>
                      <w:r w:rsidR="00CD0264">
                        <w:instrText xml:space="preserve"> NUMPAGES   \* MERGEFORMAT </w:instrText>
                      </w:r>
                      <w:r w:rsidR="00CD0264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CD02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D6755CB" w14:textId="77777777" w:rsidR="0026335F" w:rsidRPr="0026335F" w:rsidRDefault="00CD02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199A852B" w14:textId="77777777" w:rsidR="002E1412" w:rsidRPr="002E1412" w:rsidRDefault="00CD02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72316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8CCE7" w14:textId="77777777" w:rsidR="00772316" w:rsidRDefault="00772316" w:rsidP="001007E7">
      <w:pPr>
        <w:spacing w:after="0" w:line="240" w:lineRule="auto"/>
      </w:pPr>
      <w:r>
        <w:separator/>
      </w:r>
    </w:p>
  </w:endnote>
  <w:endnote w:type="continuationSeparator" w:id="0">
    <w:p w14:paraId="24A79AEE" w14:textId="77777777" w:rsidR="00772316" w:rsidRDefault="007723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68471" w14:textId="77777777" w:rsidR="00772316" w:rsidRDefault="00772316" w:rsidP="001007E7">
      <w:pPr>
        <w:spacing w:after="0" w:line="240" w:lineRule="auto"/>
      </w:pPr>
      <w:r>
        <w:separator/>
      </w:r>
    </w:p>
  </w:footnote>
  <w:footnote w:type="continuationSeparator" w:id="0">
    <w:p w14:paraId="0EB3F38D" w14:textId="77777777" w:rsidR="00772316" w:rsidRDefault="007723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CD0264">
                      <w:fldChar w:fldCharType="begin"/>
                    </w:r>
                    <w:r w:rsidR="00CD0264">
                      <w:instrText xml:space="preserve"> NUMPAGES   \* MERGEFORMAT </w:instrText>
                    </w:r>
                    <w:r w:rsidR="00CD0264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CD026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823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3A51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72316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041D8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D0264"/>
    <w:rsid w:val="00CE67A3"/>
    <w:rsid w:val="00CF0B58"/>
    <w:rsid w:val="00CF1B67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A71D2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3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Yissel Mercedes Matos</cp:lastModifiedBy>
  <cp:revision>7</cp:revision>
  <cp:lastPrinted>2011-03-04T18:55:00Z</cp:lastPrinted>
  <dcterms:created xsi:type="dcterms:W3CDTF">2021-07-15T16:42:00Z</dcterms:created>
  <dcterms:modified xsi:type="dcterms:W3CDTF">2024-03-08T20:34:00Z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2023-03-22T19:09:25Z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eafc7c31-94b4-474d-935e-0e28d4949c15</vt:lpwstr>
  </property>
  <property fmtid="{D5CDD505-2E9C-101B-9397-08002B2CF9AE}" pid="8" name="MSIP_Label_81f5a2da-7ac4-4e60-a27b-a125ee74514f_ContentBits">
    <vt:lpwstr>0</vt:lpwstr>
  </property>
</Properties>
</file>